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648" w:rsidRDefault="00525648">
      <w:pPr>
        <w:framePr w:h="168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8117D0">
        <w:rPr>
          <w:rFonts w:ascii="Times New Roman" w:hAnsi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588pt;height:808.5pt;visibility:visible">
            <v:imagedata r:id="rId4" o:title=""/>
          </v:shape>
        </w:pict>
      </w:r>
    </w:p>
    <w:p w:rsidR="00525648" w:rsidRDefault="0052564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525648" w:rsidRDefault="00525648" w:rsidP="001D07BB">
      <w:pPr>
        <w:framePr w:w="13302" w:h="168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525648">
          <w:type w:val="continuous"/>
          <w:pgSz w:w="15129" w:h="19718"/>
          <w:pgMar w:top="1440" w:right="1440" w:bottom="360" w:left="1440" w:header="720" w:footer="720" w:gutter="0"/>
          <w:cols w:space="720"/>
          <w:noEndnote/>
        </w:sect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8117D0">
        <w:rPr>
          <w:rFonts w:ascii="Times New Roman" w:hAnsi="Times New Roman"/>
          <w:noProof/>
          <w:sz w:val="24"/>
          <w:szCs w:val="24"/>
        </w:rPr>
        <w:pict>
          <v:shape id="Рисунок 2" o:spid="_x0000_i1026" type="#_x0000_t75" style="width:606pt;height:837.75pt;visibility:visible">
            <v:imagedata r:id="rId5" o:title=""/>
          </v:shape>
        </w:pict>
      </w:r>
    </w:p>
    <w:p w:rsidR="00525648" w:rsidRDefault="0052564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525648">
          <w:pgSz w:w="14995" w:h="19641"/>
          <w:pgMar w:top="1440" w:right="1440" w:bottom="360" w:left="1440" w:header="720" w:footer="720" w:gutter="0"/>
          <w:cols w:space="720"/>
          <w:noEndnote/>
        </w:sect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8117D0">
        <w:rPr>
          <w:rFonts w:ascii="Times New Roman" w:hAnsi="Times New Roman"/>
          <w:noProof/>
          <w:sz w:val="24"/>
          <w:szCs w:val="24"/>
        </w:rPr>
        <w:pict>
          <v:shape id="Рисунок 3" o:spid="_x0000_i1027" type="#_x0000_t75" style="width:602.25pt;height:837.75pt;visibility:visible">
            <v:imagedata r:id="rId6" o:title=""/>
          </v:shape>
        </w:pict>
      </w:r>
    </w:p>
    <w:p w:rsidR="00525648" w:rsidRDefault="0052564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525648">
          <w:pgSz w:w="15052" w:h="19641"/>
          <w:pgMar w:top="1440" w:right="1440" w:bottom="360" w:left="1440" w:header="720" w:footer="720" w:gutter="0"/>
          <w:cols w:space="720"/>
          <w:noEndnote/>
        </w:sect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8117D0">
        <w:rPr>
          <w:rFonts w:ascii="Times New Roman" w:hAnsi="Times New Roman"/>
          <w:noProof/>
          <w:sz w:val="24"/>
          <w:szCs w:val="24"/>
        </w:rPr>
        <w:pict>
          <v:shape id="Рисунок 4" o:spid="_x0000_i1028" type="#_x0000_t75" style="width:606.75pt;height:837.75pt;visibility:visible">
            <v:imagedata r:id="rId7" o:title=""/>
          </v:shape>
        </w:pict>
      </w:r>
    </w:p>
    <w:p w:rsidR="00525648" w:rsidRDefault="0052564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525648">
          <w:pgSz w:w="15014" w:h="19641"/>
          <w:pgMar w:top="1440" w:right="1440" w:bottom="360" w:left="1440" w:header="720" w:footer="720" w:gutter="0"/>
          <w:cols w:space="720"/>
          <w:noEndnote/>
        </w:sect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8117D0">
        <w:rPr>
          <w:rFonts w:ascii="Times New Roman" w:hAnsi="Times New Roman"/>
          <w:noProof/>
          <w:sz w:val="24"/>
          <w:szCs w:val="24"/>
        </w:rPr>
        <w:pict>
          <v:shape id="Рисунок 5" o:spid="_x0000_i1029" type="#_x0000_t75" style="width:606.75pt;height:837.75pt;visibility:visible">
            <v:imagedata r:id="rId8" o:title=""/>
          </v:shape>
        </w:pict>
      </w:r>
    </w:p>
    <w:p w:rsidR="00525648" w:rsidRDefault="0052564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525648" w:rsidRDefault="00525648">
      <w:pPr>
        <w:framePr w:h="167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525648">
          <w:pgSz w:w="15014" w:h="19641"/>
          <w:pgMar w:top="1440" w:right="1440" w:bottom="360" w:left="1440" w:header="720" w:footer="720" w:gutter="0"/>
          <w:cols w:space="720"/>
          <w:noEndnote/>
        </w:sectPr>
      </w:pPr>
    </w:p>
    <w:p w:rsidR="00525648" w:rsidRPr="008117D0" w:rsidRDefault="00525648">
      <w:pPr>
        <w:framePr w:h="166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 w:rsidRPr="008117D0">
        <w:rPr>
          <w:rFonts w:ascii="Times New Roman" w:hAnsi="Times New Roman"/>
          <w:noProof/>
          <w:sz w:val="24"/>
          <w:szCs w:val="24"/>
        </w:rPr>
        <w:pict>
          <v:shape id="Рисунок 6" o:spid="_x0000_i1030" type="#_x0000_t75" style="width:609pt;height:834pt;visibility:visible">
            <v:imagedata r:id="rId9" o:title=""/>
          </v:shape>
        </w:pict>
      </w:r>
    </w:p>
    <w:p w:rsidR="00525648" w:rsidRDefault="00525648">
      <w:pPr>
        <w:framePr w:h="166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5648" w:rsidRDefault="0052564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525648" w:rsidRDefault="00525648">
      <w:pPr>
        <w:framePr w:h="166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525648">
          <w:pgSz w:w="15062" w:h="19556"/>
          <w:pgMar w:top="1440" w:right="1440" w:bottom="360" w:left="1440" w:header="720" w:footer="720" w:gutter="0"/>
          <w:cols w:space="720"/>
          <w:noEndnote/>
        </w:sectPr>
      </w:pPr>
    </w:p>
    <w:p w:rsidR="00525648" w:rsidRDefault="00525648">
      <w:pPr>
        <w:framePr w:h="167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8117D0">
        <w:rPr>
          <w:rFonts w:ascii="Times New Roman" w:hAnsi="Times New Roman"/>
          <w:noProof/>
          <w:sz w:val="24"/>
          <w:szCs w:val="24"/>
        </w:rPr>
        <w:pict>
          <v:shape id="Рисунок 7" o:spid="_x0000_i1031" type="#_x0000_t75" style="width:607.5pt;height:837.75pt;visibility:visible">
            <v:imagedata r:id="rId10" o:title=""/>
          </v:shape>
        </w:pict>
      </w:r>
    </w:p>
    <w:p w:rsidR="00525648" w:rsidRDefault="0052564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sectPr w:rsidR="00525648" w:rsidSect="00F87859">
      <w:pgSz w:w="15024" w:h="19632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50F90"/>
    <w:rsid w:val="00180AC6"/>
    <w:rsid w:val="001D07BB"/>
    <w:rsid w:val="00525648"/>
    <w:rsid w:val="00550F90"/>
    <w:rsid w:val="008117D0"/>
    <w:rsid w:val="009B14E3"/>
    <w:rsid w:val="00F878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7859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</TotalTime>
  <Pages>7</Pages>
  <Words>4</Words>
  <Characters>24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Богданова</dc:creator>
  <cp:keywords/>
  <dc:description/>
  <cp:lastModifiedBy>Saumi</cp:lastModifiedBy>
  <cp:revision>3</cp:revision>
  <cp:lastPrinted>2018-10-09T02:21:00Z</cp:lastPrinted>
  <dcterms:created xsi:type="dcterms:W3CDTF">2018-07-31T06:53:00Z</dcterms:created>
  <dcterms:modified xsi:type="dcterms:W3CDTF">2018-10-09T02:22:00Z</dcterms:modified>
</cp:coreProperties>
</file>